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C6" w:rsidRDefault="000C45C6" w:rsidP="007A0513">
      <w:pPr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>ПРОЕКТ</w:t>
      </w:r>
    </w:p>
    <w:p w:rsidR="000C45C6" w:rsidRPr="00C65EA5" w:rsidRDefault="000C45C6" w:rsidP="00AE0F77">
      <w:pPr>
        <w:jc w:val="center"/>
        <w:rPr>
          <w:b w:val="0"/>
          <w:bCs/>
          <w:szCs w:val="28"/>
        </w:rPr>
      </w:pPr>
      <w:r w:rsidRPr="00C65EA5">
        <w:rPr>
          <w:b w:val="0"/>
          <w:bCs/>
          <w:szCs w:val="28"/>
        </w:rPr>
        <w:t>Совет депутатов Ордынского района</w:t>
      </w:r>
    </w:p>
    <w:p w:rsidR="000C45C6" w:rsidRPr="00C65EA5" w:rsidRDefault="000C45C6" w:rsidP="00AE0F77">
      <w:pPr>
        <w:jc w:val="center"/>
        <w:rPr>
          <w:b w:val="0"/>
          <w:bCs/>
          <w:szCs w:val="28"/>
        </w:rPr>
      </w:pPr>
      <w:r w:rsidRPr="00C65EA5">
        <w:rPr>
          <w:b w:val="0"/>
          <w:bCs/>
          <w:szCs w:val="28"/>
        </w:rPr>
        <w:t>Новосибирской области</w:t>
      </w:r>
    </w:p>
    <w:p w:rsidR="000C45C6" w:rsidRPr="00C65EA5" w:rsidRDefault="000C45C6" w:rsidP="00AE0F77">
      <w:pPr>
        <w:jc w:val="center"/>
        <w:rPr>
          <w:b w:val="0"/>
          <w:bCs/>
          <w:szCs w:val="28"/>
        </w:rPr>
      </w:pPr>
      <w:r>
        <w:rPr>
          <w:b w:val="0"/>
          <w:bCs/>
          <w:szCs w:val="28"/>
        </w:rPr>
        <w:t>третьего</w:t>
      </w:r>
      <w:r w:rsidRPr="00C65EA5">
        <w:rPr>
          <w:b w:val="0"/>
          <w:bCs/>
          <w:szCs w:val="28"/>
        </w:rPr>
        <w:t xml:space="preserve"> созыва</w:t>
      </w:r>
    </w:p>
    <w:p w:rsidR="000C45C6" w:rsidRPr="00C65EA5" w:rsidRDefault="000C45C6" w:rsidP="00AE0F77">
      <w:pPr>
        <w:jc w:val="center"/>
        <w:rPr>
          <w:b w:val="0"/>
          <w:bCs/>
          <w:szCs w:val="28"/>
        </w:rPr>
      </w:pPr>
    </w:p>
    <w:p w:rsidR="000C45C6" w:rsidRPr="00C65EA5" w:rsidRDefault="000C45C6" w:rsidP="00AE0F77">
      <w:pPr>
        <w:jc w:val="center"/>
        <w:rPr>
          <w:b w:val="0"/>
          <w:bCs/>
          <w:szCs w:val="28"/>
        </w:rPr>
      </w:pPr>
      <w:r w:rsidRPr="00C65EA5">
        <w:rPr>
          <w:b w:val="0"/>
          <w:bCs/>
          <w:szCs w:val="28"/>
        </w:rPr>
        <w:t>РЕШЕНИЕ</w:t>
      </w:r>
    </w:p>
    <w:p w:rsidR="000C45C6" w:rsidRPr="00C65EA5" w:rsidRDefault="000C45C6" w:rsidP="00AE0F77">
      <w:pPr>
        <w:jc w:val="center"/>
        <w:rPr>
          <w:b w:val="0"/>
          <w:szCs w:val="28"/>
        </w:rPr>
      </w:pPr>
      <w:r w:rsidRPr="00C65EA5">
        <w:rPr>
          <w:b w:val="0"/>
          <w:bCs/>
          <w:szCs w:val="28"/>
        </w:rPr>
        <w:t>(</w:t>
      </w:r>
      <w:r>
        <w:rPr>
          <w:b w:val="0"/>
          <w:bCs/>
          <w:szCs w:val="28"/>
        </w:rPr>
        <w:t>шестая</w:t>
      </w:r>
      <w:r w:rsidRPr="00C65EA5">
        <w:rPr>
          <w:b w:val="0"/>
          <w:bCs/>
          <w:szCs w:val="28"/>
        </w:rPr>
        <w:t xml:space="preserve"> сессия)</w:t>
      </w:r>
    </w:p>
    <w:p w:rsidR="000C45C6" w:rsidRDefault="000C45C6" w:rsidP="005C35B7">
      <w:pPr>
        <w:ind w:right="140"/>
        <w:rPr>
          <w:b w:val="0"/>
          <w:szCs w:val="28"/>
        </w:rPr>
      </w:pPr>
    </w:p>
    <w:p w:rsidR="000C45C6" w:rsidRPr="00C65EA5" w:rsidRDefault="000C45C6" w:rsidP="00AE0F77">
      <w:pPr>
        <w:rPr>
          <w:b w:val="0"/>
          <w:szCs w:val="28"/>
        </w:rPr>
      </w:pPr>
      <w:r w:rsidRPr="00C65EA5">
        <w:rPr>
          <w:b w:val="0"/>
          <w:szCs w:val="28"/>
        </w:rPr>
        <w:t xml:space="preserve">от </w:t>
      </w:r>
      <w:r>
        <w:rPr>
          <w:b w:val="0"/>
          <w:szCs w:val="28"/>
        </w:rPr>
        <w:t>16 августа</w:t>
      </w:r>
      <w:r w:rsidRPr="00C65EA5">
        <w:rPr>
          <w:b w:val="0"/>
          <w:szCs w:val="28"/>
        </w:rPr>
        <w:t xml:space="preserve"> 201</w:t>
      </w:r>
      <w:r>
        <w:rPr>
          <w:b w:val="0"/>
          <w:szCs w:val="28"/>
        </w:rPr>
        <w:t>6</w:t>
      </w:r>
      <w:r w:rsidRPr="00C65EA5">
        <w:rPr>
          <w:b w:val="0"/>
          <w:szCs w:val="28"/>
        </w:rPr>
        <w:t xml:space="preserve"> года                          </w:t>
      </w:r>
      <w:r>
        <w:rPr>
          <w:b w:val="0"/>
          <w:szCs w:val="28"/>
        </w:rPr>
        <w:t xml:space="preserve">          </w:t>
      </w:r>
      <w:r w:rsidRPr="00C65EA5">
        <w:rPr>
          <w:b w:val="0"/>
          <w:szCs w:val="28"/>
        </w:rPr>
        <w:t xml:space="preserve">                                                  №</w:t>
      </w:r>
      <w:r>
        <w:rPr>
          <w:b w:val="0"/>
          <w:szCs w:val="28"/>
        </w:rPr>
        <w:t>____</w:t>
      </w:r>
    </w:p>
    <w:p w:rsidR="000C45C6" w:rsidRPr="00C65EA5" w:rsidRDefault="000C45C6" w:rsidP="00AE0F77">
      <w:pPr>
        <w:rPr>
          <w:b w:val="0"/>
          <w:szCs w:val="28"/>
        </w:rPr>
      </w:pPr>
    </w:p>
    <w:p w:rsidR="000C45C6" w:rsidRPr="00C65EA5" w:rsidRDefault="000C45C6" w:rsidP="00C65EA5">
      <w:pPr>
        <w:pStyle w:val="BodyText"/>
        <w:spacing w:after="0"/>
        <w:jc w:val="center"/>
        <w:rPr>
          <w:b w:val="0"/>
          <w:szCs w:val="28"/>
        </w:rPr>
      </w:pPr>
      <w:r w:rsidRPr="00C65EA5">
        <w:rPr>
          <w:b w:val="0"/>
          <w:szCs w:val="28"/>
        </w:rPr>
        <w:t xml:space="preserve">Об информации о реализации наказов избирателей депутатам Совета депутатов </w:t>
      </w:r>
    </w:p>
    <w:p w:rsidR="000C45C6" w:rsidRDefault="000C45C6" w:rsidP="00C65EA5">
      <w:pPr>
        <w:pStyle w:val="BodyText"/>
        <w:spacing w:after="0"/>
        <w:jc w:val="center"/>
        <w:rPr>
          <w:b w:val="0"/>
          <w:szCs w:val="28"/>
        </w:rPr>
      </w:pPr>
      <w:r w:rsidRPr="00C65EA5">
        <w:rPr>
          <w:b w:val="0"/>
          <w:szCs w:val="28"/>
        </w:rPr>
        <w:t>Ордынского района Новосибирской области</w:t>
      </w:r>
      <w:r>
        <w:rPr>
          <w:b w:val="0"/>
          <w:szCs w:val="28"/>
        </w:rPr>
        <w:t xml:space="preserve"> третьего созыва</w:t>
      </w:r>
    </w:p>
    <w:p w:rsidR="000C45C6" w:rsidRPr="00C65EA5" w:rsidRDefault="000C45C6" w:rsidP="00C65EA5">
      <w:pPr>
        <w:pStyle w:val="BodyText"/>
        <w:spacing w:after="0"/>
        <w:jc w:val="center"/>
        <w:rPr>
          <w:b w:val="0"/>
          <w:szCs w:val="28"/>
        </w:rPr>
      </w:pPr>
      <w:r>
        <w:rPr>
          <w:b w:val="0"/>
          <w:szCs w:val="28"/>
        </w:rPr>
        <w:t>по состоянию на 01.07.2016г.</w:t>
      </w:r>
      <w:r w:rsidRPr="00C65EA5">
        <w:rPr>
          <w:b w:val="0"/>
          <w:szCs w:val="28"/>
        </w:rPr>
        <w:t xml:space="preserve"> </w:t>
      </w:r>
    </w:p>
    <w:p w:rsidR="000C45C6" w:rsidRPr="00C65EA5" w:rsidRDefault="000C45C6" w:rsidP="00AE0F7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C45C6" w:rsidRPr="00F90D86" w:rsidRDefault="000C45C6" w:rsidP="00B006A3">
      <w:pPr>
        <w:pStyle w:val="ConsPlusNormal"/>
        <w:widowControl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90D86">
        <w:rPr>
          <w:rFonts w:ascii="Times New Roman" w:hAnsi="Times New Roman" w:cs="Times New Roman"/>
          <w:sz w:val="28"/>
          <w:szCs w:val="28"/>
        </w:rPr>
        <w:t>уководствуясь Уставом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Pr="0068558C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85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68558C">
        <w:rPr>
          <w:rFonts w:ascii="Times New Roman" w:hAnsi="Times New Roman" w:cs="Times New Roman"/>
          <w:sz w:val="28"/>
          <w:szCs w:val="28"/>
        </w:rPr>
        <w:t xml:space="preserve"> наказах избирателей в Ордынском районе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  <w:r w:rsidRPr="0068558C">
        <w:rPr>
          <w:rFonts w:ascii="Times New Roman" w:hAnsi="Times New Roman" w:cs="Times New Roman"/>
          <w:sz w:val="28"/>
          <w:szCs w:val="28"/>
        </w:rPr>
        <w:t>,</w:t>
      </w:r>
      <w:r w:rsidRPr="00F90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принятым </w:t>
      </w:r>
      <w:r w:rsidRPr="00D1729B">
        <w:rPr>
          <w:rFonts w:ascii="Times New Roman" w:hAnsi="Times New Roman" w:cs="Times New Roman"/>
          <w:sz w:val="28"/>
          <w:szCs w:val="28"/>
        </w:rPr>
        <w:t xml:space="preserve">решением Совета депутатов Ордынского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26 февраля 2010</w:t>
      </w:r>
      <w:r w:rsidRPr="00D1729B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356, с изменениями, внесенными</w:t>
      </w:r>
      <w:r>
        <w:rPr>
          <w:szCs w:val="28"/>
        </w:rPr>
        <w:t xml:space="preserve">, </w:t>
      </w:r>
      <w:r w:rsidRPr="0068558C">
        <w:rPr>
          <w:szCs w:val="28"/>
        </w:rPr>
        <w:t xml:space="preserve"> </w:t>
      </w:r>
      <w:r w:rsidRPr="00785DA9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szCs w:val="28"/>
        </w:rPr>
        <w:t xml:space="preserve"> </w:t>
      </w:r>
      <w:r w:rsidRPr="00F90D86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0D86">
        <w:rPr>
          <w:rFonts w:ascii="Times New Roman" w:hAnsi="Times New Roman" w:cs="Times New Roman"/>
          <w:sz w:val="28"/>
          <w:szCs w:val="28"/>
        </w:rPr>
        <w:t xml:space="preserve"> депутатов 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26 августа 2015 года №266,</w:t>
      </w:r>
      <w:r w:rsidRPr="0068558C">
        <w:rPr>
          <w:szCs w:val="28"/>
        </w:rPr>
        <w:t xml:space="preserve"> </w:t>
      </w:r>
      <w:r w:rsidRPr="00F90D86">
        <w:rPr>
          <w:rFonts w:ascii="Times New Roman" w:hAnsi="Times New Roman" w:cs="Times New Roman"/>
          <w:sz w:val="28"/>
          <w:szCs w:val="28"/>
        </w:rPr>
        <w:t xml:space="preserve">Совет депутатов Ордынского района Новосибирской области </w:t>
      </w:r>
    </w:p>
    <w:p w:rsidR="000C45C6" w:rsidRDefault="000C45C6" w:rsidP="00AE0F7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65EA5">
        <w:rPr>
          <w:rFonts w:ascii="Times New Roman" w:hAnsi="Times New Roman" w:cs="Times New Roman"/>
          <w:sz w:val="28"/>
          <w:szCs w:val="28"/>
        </w:rPr>
        <w:t>РЕШИЛ:</w:t>
      </w:r>
    </w:p>
    <w:p w:rsidR="000C45C6" w:rsidRPr="00C65EA5" w:rsidRDefault="000C45C6" w:rsidP="00B2028A">
      <w:pPr>
        <w:pStyle w:val="BodyText"/>
        <w:spacing w:after="0"/>
        <w:jc w:val="both"/>
        <w:rPr>
          <w:b w:val="0"/>
          <w:szCs w:val="28"/>
        </w:rPr>
      </w:pPr>
      <w:r w:rsidRPr="00C65EA5">
        <w:rPr>
          <w:b w:val="0"/>
          <w:szCs w:val="28"/>
        </w:rPr>
        <w:t xml:space="preserve">1. Принять к сведению информацию о реализации наказов избирателей депутатам Совета депутатов Ордынского района Новосибирской области </w:t>
      </w:r>
      <w:r>
        <w:rPr>
          <w:b w:val="0"/>
          <w:szCs w:val="28"/>
        </w:rPr>
        <w:t xml:space="preserve">третьего </w:t>
      </w:r>
      <w:r w:rsidRPr="00C65EA5">
        <w:rPr>
          <w:b w:val="0"/>
          <w:szCs w:val="28"/>
        </w:rPr>
        <w:t>созыва по состоянию на 01.07.201</w:t>
      </w:r>
      <w:r>
        <w:rPr>
          <w:b w:val="0"/>
          <w:szCs w:val="28"/>
        </w:rPr>
        <w:t>6</w:t>
      </w:r>
      <w:r w:rsidRPr="00C65EA5">
        <w:rPr>
          <w:b w:val="0"/>
          <w:szCs w:val="28"/>
        </w:rPr>
        <w:t xml:space="preserve"> года согласно приложению.</w:t>
      </w:r>
    </w:p>
    <w:p w:rsidR="000C45C6" w:rsidRPr="00C65EA5" w:rsidRDefault="000C45C6" w:rsidP="00DE5ABF">
      <w:pPr>
        <w:pStyle w:val="BodyText"/>
        <w:spacing w:after="0"/>
        <w:jc w:val="both"/>
        <w:rPr>
          <w:b w:val="0"/>
          <w:szCs w:val="28"/>
        </w:rPr>
      </w:pPr>
      <w:r w:rsidRPr="00C65EA5">
        <w:rPr>
          <w:b w:val="0"/>
          <w:szCs w:val="28"/>
        </w:rPr>
        <w:t>2. Рекомендовать администрации Ордынского района Новосибирской области предусмотреть средства на реализацию наказов избирателей при формировании бюджета Ордынского района Новосибирской области на 201</w:t>
      </w:r>
      <w:r>
        <w:rPr>
          <w:b w:val="0"/>
          <w:szCs w:val="28"/>
        </w:rPr>
        <w:t>7</w:t>
      </w:r>
      <w:r w:rsidRPr="00C65EA5">
        <w:rPr>
          <w:b w:val="0"/>
          <w:szCs w:val="28"/>
        </w:rPr>
        <w:t xml:space="preserve"> год и плановый период 201</w:t>
      </w:r>
      <w:r>
        <w:rPr>
          <w:b w:val="0"/>
          <w:szCs w:val="28"/>
        </w:rPr>
        <w:t>8</w:t>
      </w:r>
      <w:r w:rsidRPr="00C65EA5">
        <w:rPr>
          <w:b w:val="0"/>
          <w:szCs w:val="28"/>
        </w:rPr>
        <w:t>-201</w:t>
      </w:r>
      <w:r>
        <w:rPr>
          <w:b w:val="0"/>
          <w:szCs w:val="28"/>
        </w:rPr>
        <w:t>9</w:t>
      </w:r>
      <w:r w:rsidRPr="00C65EA5">
        <w:rPr>
          <w:b w:val="0"/>
          <w:szCs w:val="28"/>
        </w:rPr>
        <w:t xml:space="preserve"> годов.</w:t>
      </w:r>
    </w:p>
    <w:p w:rsidR="000C45C6" w:rsidRPr="00C65EA5" w:rsidRDefault="000C45C6" w:rsidP="00374EC7">
      <w:pPr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Pr="00C65EA5">
        <w:rPr>
          <w:b w:val="0"/>
          <w:szCs w:val="28"/>
        </w:rPr>
        <w:t>. Контроль за исполнением настоящего решения возложить на заместителя главы</w:t>
      </w:r>
      <w:r w:rsidRPr="00C65EA5">
        <w:rPr>
          <w:szCs w:val="28"/>
        </w:rPr>
        <w:t xml:space="preserve"> </w:t>
      </w:r>
      <w:r w:rsidRPr="00C65EA5">
        <w:rPr>
          <w:b w:val="0"/>
          <w:szCs w:val="28"/>
        </w:rPr>
        <w:t>администрации</w:t>
      </w:r>
      <w:r w:rsidRPr="00C65EA5">
        <w:rPr>
          <w:szCs w:val="28"/>
        </w:rPr>
        <w:t xml:space="preserve"> </w:t>
      </w:r>
      <w:r w:rsidRPr="00C65EA5">
        <w:rPr>
          <w:b w:val="0"/>
          <w:szCs w:val="28"/>
        </w:rPr>
        <w:t>Ордынского района Новосибирской области Склярову Г.Д. и постоянную комиссию Совета депутатов Ордынского района по бюджетной, налоговой и финансово-кредитной политике (</w:t>
      </w:r>
      <w:r>
        <w:rPr>
          <w:b w:val="0"/>
          <w:szCs w:val="28"/>
        </w:rPr>
        <w:t>Иваровский П.П.).</w:t>
      </w:r>
    </w:p>
    <w:tbl>
      <w:tblPr>
        <w:tblW w:w="0" w:type="auto"/>
        <w:tblLook w:val="01E0"/>
      </w:tblPr>
      <w:tblGrid>
        <w:gridCol w:w="5328"/>
        <w:gridCol w:w="540"/>
        <w:gridCol w:w="3996"/>
      </w:tblGrid>
      <w:tr w:rsidR="000C45C6" w:rsidRPr="00C65EA5" w:rsidTr="00744DBF">
        <w:trPr>
          <w:trHeight w:val="1748"/>
        </w:trPr>
        <w:tc>
          <w:tcPr>
            <w:tcW w:w="5328" w:type="dxa"/>
          </w:tcPr>
          <w:p w:rsidR="000C45C6" w:rsidRDefault="000C45C6" w:rsidP="00DA5360">
            <w:pPr>
              <w:jc w:val="both"/>
              <w:rPr>
                <w:b w:val="0"/>
                <w:szCs w:val="28"/>
              </w:rPr>
            </w:pPr>
          </w:p>
          <w:p w:rsidR="000C45C6" w:rsidRDefault="000C45C6" w:rsidP="00DA5360">
            <w:pPr>
              <w:jc w:val="both"/>
              <w:rPr>
                <w:b w:val="0"/>
                <w:szCs w:val="28"/>
              </w:rPr>
            </w:pPr>
          </w:p>
          <w:p w:rsidR="000C45C6" w:rsidRDefault="000C45C6" w:rsidP="00DA5360">
            <w:pPr>
              <w:jc w:val="both"/>
              <w:rPr>
                <w:b w:val="0"/>
                <w:szCs w:val="28"/>
              </w:rPr>
            </w:pPr>
          </w:p>
          <w:p w:rsidR="000C45C6" w:rsidRDefault="000C45C6" w:rsidP="00DA5360">
            <w:pPr>
              <w:jc w:val="both"/>
              <w:rPr>
                <w:b w:val="0"/>
                <w:szCs w:val="28"/>
              </w:rPr>
            </w:pPr>
          </w:p>
          <w:p w:rsidR="000C45C6" w:rsidRPr="00C65EA5" w:rsidRDefault="000C45C6" w:rsidP="00DA5360">
            <w:pPr>
              <w:jc w:val="both"/>
              <w:rPr>
                <w:b w:val="0"/>
                <w:szCs w:val="28"/>
              </w:rPr>
            </w:pPr>
            <w:r w:rsidRPr="00C65EA5">
              <w:rPr>
                <w:b w:val="0"/>
                <w:szCs w:val="28"/>
              </w:rPr>
              <w:t>Председатель Совета депутатов</w:t>
            </w:r>
          </w:p>
          <w:p w:rsidR="000C45C6" w:rsidRPr="00C65EA5" w:rsidRDefault="000C45C6" w:rsidP="00DA5360">
            <w:pPr>
              <w:jc w:val="both"/>
              <w:rPr>
                <w:b w:val="0"/>
                <w:szCs w:val="28"/>
              </w:rPr>
            </w:pPr>
            <w:r w:rsidRPr="00C65EA5">
              <w:rPr>
                <w:b w:val="0"/>
                <w:szCs w:val="28"/>
              </w:rPr>
              <w:t xml:space="preserve">Ордынского района </w:t>
            </w:r>
          </w:p>
          <w:p w:rsidR="000C45C6" w:rsidRPr="00C65EA5" w:rsidRDefault="000C45C6" w:rsidP="00DA5360">
            <w:pPr>
              <w:jc w:val="both"/>
              <w:rPr>
                <w:b w:val="0"/>
                <w:szCs w:val="28"/>
              </w:rPr>
            </w:pPr>
            <w:r w:rsidRPr="00C65EA5">
              <w:rPr>
                <w:b w:val="0"/>
                <w:szCs w:val="28"/>
              </w:rPr>
              <w:t>Новосибирской области</w:t>
            </w:r>
          </w:p>
          <w:p w:rsidR="000C45C6" w:rsidRPr="00C65EA5" w:rsidRDefault="000C45C6" w:rsidP="00DA5360">
            <w:pPr>
              <w:jc w:val="both"/>
              <w:rPr>
                <w:b w:val="0"/>
                <w:szCs w:val="28"/>
              </w:rPr>
            </w:pPr>
            <w:r w:rsidRPr="00C65EA5">
              <w:rPr>
                <w:b w:val="0"/>
                <w:szCs w:val="28"/>
              </w:rPr>
              <w:t>_____________________</w:t>
            </w:r>
          </w:p>
          <w:p w:rsidR="000C45C6" w:rsidRPr="00C65EA5" w:rsidRDefault="000C45C6" w:rsidP="00DA5360">
            <w:pPr>
              <w:jc w:val="both"/>
              <w:rPr>
                <w:b w:val="0"/>
                <w:szCs w:val="28"/>
              </w:rPr>
            </w:pPr>
            <w:r w:rsidRPr="00C65EA5">
              <w:rPr>
                <w:b w:val="0"/>
                <w:szCs w:val="28"/>
              </w:rPr>
              <w:t>А.В. Трифонова</w:t>
            </w:r>
          </w:p>
        </w:tc>
        <w:tc>
          <w:tcPr>
            <w:tcW w:w="540" w:type="dxa"/>
          </w:tcPr>
          <w:p w:rsidR="000C45C6" w:rsidRPr="00C65EA5" w:rsidRDefault="000C45C6" w:rsidP="00DA5360">
            <w:pPr>
              <w:jc w:val="both"/>
              <w:rPr>
                <w:b w:val="0"/>
                <w:szCs w:val="28"/>
              </w:rPr>
            </w:pPr>
          </w:p>
        </w:tc>
        <w:tc>
          <w:tcPr>
            <w:tcW w:w="3996" w:type="dxa"/>
          </w:tcPr>
          <w:p w:rsidR="000C45C6" w:rsidRDefault="000C45C6" w:rsidP="00DA5360">
            <w:pPr>
              <w:rPr>
                <w:b w:val="0"/>
                <w:szCs w:val="28"/>
              </w:rPr>
            </w:pPr>
          </w:p>
          <w:p w:rsidR="000C45C6" w:rsidRDefault="000C45C6" w:rsidP="00DA5360">
            <w:pPr>
              <w:rPr>
                <w:b w:val="0"/>
                <w:szCs w:val="28"/>
              </w:rPr>
            </w:pPr>
          </w:p>
          <w:p w:rsidR="000C45C6" w:rsidRDefault="000C45C6" w:rsidP="00DA5360">
            <w:pPr>
              <w:rPr>
                <w:b w:val="0"/>
                <w:szCs w:val="28"/>
              </w:rPr>
            </w:pPr>
          </w:p>
          <w:p w:rsidR="000C45C6" w:rsidRDefault="000C45C6" w:rsidP="00DA5360">
            <w:pPr>
              <w:rPr>
                <w:b w:val="0"/>
                <w:szCs w:val="28"/>
              </w:rPr>
            </w:pPr>
          </w:p>
          <w:p w:rsidR="000C45C6" w:rsidRPr="00C65EA5" w:rsidRDefault="000C45C6" w:rsidP="00DA5360">
            <w:pPr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Г</w:t>
            </w:r>
            <w:r w:rsidRPr="00C65EA5">
              <w:rPr>
                <w:b w:val="0"/>
                <w:szCs w:val="28"/>
              </w:rPr>
              <w:t>лав</w:t>
            </w:r>
            <w:r>
              <w:rPr>
                <w:b w:val="0"/>
                <w:szCs w:val="28"/>
              </w:rPr>
              <w:t>а</w:t>
            </w:r>
            <w:r w:rsidRPr="00C65EA5">
              <w:rPr>
                <w:b w:val="0"/>
                <w:szCs w:val="28"/>
              </w:rPr>
              <w:t xml:space="preserve"> Ордынского района  </w:t>
            </w:r>
          </w:p>
          <w:p w:rsidR="000C45C6" w:rsidRPr="00C65EA5" w:rsidRDefault="000C45C6" w:rsidP="00DA5360">
            <w:pPr>
              <w:rPr>
                <w:b w:val="0"/>
                <w:szCs w:val="28"/>
              </w:rPr>
            </w:pPr>
            <w:r w:rsidRPr="00C65EA5">
              <w:rPr>
                <w:b w:val="0"/>
                <w:szCs w:val="28"/>
              </w:rPr>
              <w:t>Новосибирской области</w:t>
            </w:r>
          </w:p>
          <w:p w:rsidR="000C45C6" w:rsidRPr="00C65EA5" w:rsidRDefault="000C45C6" w:rsidP="00DA5360">
            <w:pPr>
              <w:rPr>
                <w:b w:val="0"/>
                <w:szCs w:val="28"/>
              </w:rPr>
            </w:pPr>
          </w:p>
          <w:p w:rsidR="000C45C6" w:rsidRPr="00C65EA5" w:rsidRDefault="000C45C6" w:rsidP="00DA5360">
            <w:pPr>
              <w:rPr>
                <w:b w:val="0"/>
                <w:szCs w:val="28"/>
              </w:rPr>
            </w:pPr>
            <w:r w:rsidRPr="00C65EA5">
              <w:rPr>
                <w:b w:val="0"/>
                <w:szCs w:val="28"/>
              </w:rPr>
              <w:t>___________________________</w:t>
            </w:r>
          </w:p>
          <w:p w:rsidR="000C45C6" w:rsidRPr="00C65EA5" w:rsidRDefault="000C45C6" w:rsidP="003B029F">
            <w:pPr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В.И. Колясников</w:t>
            </w:r>
          </w:p>
        </w:tc>
      </w:tr>
    </w:tbl>
    <w:p w:rsidR="000C45C6" w:rsidRDefault="000C45C6" w:rsidP="001B1140">
      <w:pPr>
        <w:pStyle w:val="a1"/>
        <w:spacing w:line="283" w:lineRule="exact"/>
        <w:ind w:left="369"/>
        <w:rPr>
          <w:sz w:val="28"/>
          <w:szCs w:val="28"/>
        </w:rPr>
      </w:pPr>
    </w:p>
    <w:p w:rsidR="000C45C6" w:rsidRDefault="000C45C6" w:rsidP="001B1140">
      <w:pPr>
        <w:pStyle w:val="a1"/>
        <w:spacing w:line="283" w:lineRule="exact"/>
        <w:ind w:left="369"/>
        <w:rPr>
          <w:sz w:val="28"/>
          <w:szCs w:val="28"/>
        </w:rPr>
      </w:pPr>
    </w:p>
    <w:p w:rsidR="000C45C6" w:rsidRPr="00651F77" w:rsidRDefault="000C45C6" w:rsidP="00651F77">
      <w:pPr>
        <w:pStyle w:val="a1"/>
        <w:spacing w:line="283" w:lineRule="exact"/>
        <w:rPr>
          <w:sz w:val="22"/>
          <w:szCs w:val="22"/>
        </w:rPr>
      </w:pPr>
    </w:p>
    <w:p w:rsidR="000C45C6" w:rsidRPr="00651F77" w:rsidRDefault="000C45C6" w:rsidP="00651F77">
      <w:pPr>
        <w:pStyle w:val="a1"/>
        <w:spacing w:line="283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Проект согласован с заместителями главы администрации Ордынского района Желниной О.И., Скляровой Г.Д., Першилиным С.К., начальником правового отдела администрации Сурдиной Н.А. Заключение правового отдела имеется.</w:t>
      </w:r>
    </w:p>
    <w:p w:rsidR="000C45C6" w:rsidRPr="00651F77" w:rsidRDefault="000C45C6" w:rsidP="00651F77">
      <w:pPr>
        <w:pStyle w:val="a1"/>
        <w:spacing w:line="283" w:lineRule="exact"/>
        <w:rPr>
          <w:sz w:val="22"/>
          <w:szCs w:val="22"/>
        </w:rPr>
      </w:pPr>
    </w:p>
    <w:p w:rsidR="000C45C6" w:rsidRPr="00651F77" w:rsidRDefault="000C45C6" w:rsidP="00651F77">
      <w:pPr>
        <w:pStyle w:val="a1"/>
        <w:spacing w:line="283" w:lineRule="exact"/>
        <w:rPr>
          <w:sz w:val="22"/>
          <w:szCs w:val="22"/>
        </w:rPr>
      </w:pPr>
    </w:p>
    <w:p w:rsidR="000C45C6" w:rsidRDefault="000C45C6" w:rsidP="00651F77">
      <w:pPr>
        <w:pStyle w:val="a1"/>
        <w:spacing w:line="283" w:lineRule="exact"/>
        <w:rPr>
          <w:sz w:val="28"/>
          <w:szCs w:val="28"/>
        </w:rPr>
      </w:pPr>
    </w:p>
    <w:p w:rsidR="000C45C6" w:rsidRDefault="000C45C6" w:rsidP="001B1140">
      <w:pPr>
        <w:pStyle w:val="a1"/>
        <w:spacing w:line="283" w:lineRule="exact"/>
        <w:ind w:left="369"/>
        <w:rPr>
          <w:sz w:val="28"/>
          <w:szCs w:val="28"/>
        </w:rPr>
      </w:pPr>
    </w:p>
    <w:p w:rsidR="000C45C6" w:rsidRDefault="000C45C6" w:rsidP="001B1140">
      <w:pPr>
        <w:pStyle w:val="a1"/>
        <w:spacing w:line="283" w:lineRule="exact"/>
        <w:ind w:left="369"/>
        <w:rPr>
          <w:sz w:val="28"/>
          <w:szCs w:val="28"/>
        </w:rPr>
      </w:pPr>
    </w:p>
    <w:p w:rsidR="000C45C6" w:rsidRPr="00E72A8F" w:rsidRDefault="000C45C6" w:rsidP="001B1140">
      <w:pPr>
        <w:pStyle w:val="a1"/>
        <w:spacing w:line="283" w:lineRule="exact"/>
        <w:ind w:left="369"/>
        <w:rPr>
          <w:sz w:val="28"/>
          <w:szCs w:val="28"/>
        </w:rPr>
      </w:pPr>
      <w:r w:rsidRPr="00E72A8F">
        <w:rPr>
          <w:sz w:val="28"/>
          <w:szCs w:val="28"/>
        </w:rPr>
        <w:t xml:space="preserve">Управление экономического развития администрации Ордынского района </w:t>
      </w:r>
    </w:p>
    <w:p w:rsidR="000C45C6" w:rsidRDefault="000C45C6" w:rsidP="001B1140"/>
    <w:p w:rsidR="000C45C6" w:rsidRDefault="000C45C6" w:rsidP="001B1140"/>
    <w:p w:rsidR="000C45C6" w:rsidRDefault="000C45C6" w:rsidP="001B1140">
      <w:pPr>
        <w:pStyle w:val="a1"/>
        <w:spacing w:line="283" w:lineRule="exact"/>
        <w:jc w:val="center"/>
        <w:rPr>
          <w:sz w:val="28"/>
          <w:szCs w:val="28"/>
        </w:rPr>
      </w:pPr>
      <w:r w:rsidRPr="00E72A8F">
        <w:rPr>
          <w:sz w:val="28"/>
          <w:szCs w:val="28"/>
        </w:rPr>
        <w:t>ПОЯСНИТЕЛЬНАЯ ЗАПИСКА</w:t>
      </w:r>
    </w:p>
    <w:p w:rsidR="000C45C6" w:rsidRPr="00E72A8F" w:rsidRDefault="000C45C6" w:rsidP="001B1140">
      <w:pPr>
        <w:pStyle w:val="a1"/>
        <w:spacing w:line="321" w:lineRule="exact"/>
        <w:jc w:val="center"/>
        <w:rPr>
          <w:sz w:val="28"/>
          <w:szCs w:val="28"/>
        </w:rPr>
      </w:pPr>
      <w:r w:rsidRPr="00E72A8F">
        <w:rPr>
          <w:sz w:val="28"/>
          <w:szCs w:val="28"/>
        </w:rPr>
        <w:t>к проекту решения Совета депутатов Ордынского района</w:t>
      </w:r>
      <w:r>
        <w:rPr>
          <w:sz w:val="28"/>
          <w:szCs w:val="28"/>
        </w:rPr>
        <w:t xml:space="preserve"> новосибирской области</w:t>
      </w:r>
    </w:p>
    <w:p w:rsidR="000C45C6" w:rsidRDefault="000C45C6" w:rsidP="001B1140">
      <w:pPr>
        <w:pStyle w:val="BodyText"/>
        <w:spacing w:after="0"/>
        <w:jc w:val="center"/>
        <w:rPr>
          <w:b w:val="0"/>
          <w:szCs w:val="28"/>
        </w:rPr>
      </w:pPr>
      <w:r w:rsidRPr="00E72A8F">
        <w:rPr>
          <w:szCs w:val="28"/>
          <w:lang w:bidi="he-IL"/>
        </w:rPr>
        <w:t>«</w:t>
      </w:r>
      <w:r w:rsidRPr="009D25A2">
        <w:rPr>
          <w:b w:val="0"/>
          <w:szCs w:val="28"/>
        </w:rPr>
        <w:t>Об информации о реализации наказов избирателей депутатам Совета депутатов Ордынского райо</w:t>
      </w:r>
      <w:r>
        <w:rPr>
          <w:b w:val="0"/>
          <w:szCs w:val="28"/>
        </w:rPr>
        <w:t>на Новосибирской области третьего</w:t>
      </w:r>
      <w:r w:rsidRPr="009D25A2">
        <w:rPr>
          <w:b w:val="0"/>
          <w:szCs w:val="28"/>
        </w:rPr>
        <w:t xml:space="preserve"> созыва</w:t>
      </w:r>
      <w:r>
        <w:rPr>
          <w:b w:val="0"/>
          <w:szCs w:val="28"/>
        </w:rPr>
        <w:t xml:space="preserve"> </w:t>
      </w:r>
    </w:p>
    <w:p w:rsidR="000C45C6" w:rsidRPr="008B3CD2" w:rsidRDefault="000C45C6" w:rsidP="001B1140">
      <w:pPr>
        <w:pStyle w:val="BodyText"/>
        <w:spacing w:after="0"/>
        <w:jc w:val="center"/>
        <w:rPr>
          <w:b w:val="0"/>
          <w:szCs w:val="28"/>
          <w:lang w:bidi="he-IL"/>
        </w:rPr>
      </w:pPr>
      <w:r>
        <w:rPr>
          <w:b w:val="0"/>
          <w:szCs w:val="28"/>
        </w:rPr>
        <w:t>по состоянию на 01.07.2016г.</w:t>
      </w:r>
      <w:r w:rsidRPr="008B3CD2">
        <w:rPr>
          <w:b w:val="0"/>
          <w:szCs w:val="28"/>
          <w:lang w:bidi="he-IL"/>
        </w:rPr>
        <w:t>»</w:t>
      </w:r>
    </w:p>
    <w:p w:rsidR="000C45C6" w:rsidRPr="003D17DC" w:rsidRDefault="000C45C6" w:rsidP="001B1140">
      <w:pPr>
        <w:rPr>
          <w:b w:val="0"/>
        </w:rPr>
      </w:pPr>
    </w:p>
    <w:p w:rsidR="000C45C6" w:rsidRPr="00084AD8" w:rsidRDefault="000C45C6" w:rsidP="001B1140">
      <w:pPr>
        <w:pStyle w:val="BodyText"/>
        <w:spacing w:after="0"/>
        <w:ind w:firstLine="708"/>
        <w:jc w:val="both"/>
        <w:rPr>
          <w:b w:val="0"/>
          <w:szCs w:val="28"/>
        </w:rPr>
      </w:pPr>
      <w:r w:rsidRPr="00084AD8">
        <w:rPr>
          <w:b w:val="0"/>
          <w:szCs w:val="28"/>
        </w:rPr>
        <w:t xml:space="preserve">Информация о реализации наказов избирателей депутатам Совета депутатов Ордынского района Новосибирской области </w:t>
      </w:r>
      <w:r>
        <w:rPr>
          <w:b w:val="0"/>
          <w:szCs w:val="28"/>
        </w:rPr>
        <w:t>третьего</w:t>
      </w:r>
      <w:r w:rsidRPr="00084AD8">
        <w:rPr>
          <w:b w:val="0"/>
          <w:szCs w:val="28"/>
        </w:rPr>
        <w:t xml:space="preserve"> созыва </w:t>
      </w:r>
      <w:r w:rsidRPr="00084AD8">
        <w:rPr>
          <w:b w:val="0"/>
          <w:lang w:bidi="he-IL"/>
        </w:rPr>
        <w:t xml:space="preserve">(далее - информация) </w:t>
      </w:r>
      <w:r w:rsidRPr="00084AD8">
        <w:rPr>
          <w:b w:val="0"/>
        </w:rPr>
        <w:t>подготовлена</w:t>
      </w:r>
      <w:r w:rsidRPr="00084AD8">
        <w:rPr>
          <w:b w:val="0"/>
          <w:lang w:bidi="he-IL"/>
        </w:rPr>
        <w:t xml:space="preserve"> в соответствии с Положением «О наказах избирателей в Ордынском районе», принятым решением Совета депутатов Ордынского района Новосибирской области от 26 февраля 2010 года № 356</w:t>
      </w:r>
      <w:r w:rsidRPr="00DE5ABF">
        <w:rPr>
          <w:b w:val="0"/>
          <w:szCs w:val="28"/>
        </w:rPr>
        <w:t>, с изменениями, внесенными,  решением Совета депутатов Ордынского района Новосибирской области 26 августа 2015 года №266,</w:t>
      </w:r>
      <w:r w:rsidRPr="00DE5ABF">
        <w:rPr>
          <w:b w:val="0"/>
          <w:lang w:bidi="he-IL"/>
        </w:rPr>
        <w:t xml:space="preserve"> </w:t>
      </w:r>
      <w:r w:rsidRPr="00084AD8">
        <w:rPr>
          <w:b w:val="0"/>
          <w:lang w:bidi="he-IL"/>
        </w:rPr>
        <w:t xml:space="preserve">и </w:t>
      </w:r>
      <w:r w:rsidRPr="00084AD8">
        <w:rPr>
          <w:b w:val="0"/>
        </w:rPr>
        <w:t xml:space="preserve">Планом мероприятий по реализации наказов избирателей депутатам Совета депутатов Ордынского района </w:t>
      </w:r>
      <w:r w:rsidRPr="00084AD8">
        <w:rPr>
          <w:b w:val="0"/>
          <w:lang w:bidi="he-IL"/>
        </w:rPr>
        <w:t xml:space="preserve">Новосибирской области </w:t>
      </w:r>
      <w:r w:rsidRPr="00084AD8">
        <w:rPr>
          <w:b w:val="0"/>
        </w:rPr>
        <w:t xml:space="preserve">на </w:t>
      </w:r>
      <w:r>
        <w:rPr>
          <w:b w:val="0"/>
        </w:rPr>
        <w:t>2016-2020</w:t>
      </w:r>
      <w:r w:rsidRPr="00084AD8">
        <w:rPr>
          <w:b w:val="0"/>
        </w:rPr>
        <w:t xml:space="preserve"> годы, утвержденным Советом депутатов Ордынского района от </w:t>
      </w:r>
      <w:r>
        <w:rPr>
          <w:b w:val="0"/>
        </w:rPr>
        <w:t>24 мая 2016 года № 57.</w:t>
      </w:r>
    </w:p>
    <w:p w:rsidR="000C45C6" w:rsidRDefault="000C45C6" w:rsidP="004877E4">
      <w:pPr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Информация сформирована с нарастающим итогом, с начала отчетного периода и содержит </w:t>
      </w:r>
      <w:r w:rsidRPr="003A2FBD">
        <w:rPr>
          <w:b w:val="0"/>
          <w:szCs w:val="28"/>
        </w:rPr>
        <w:t>переч</w:t>
      </w:r>
      <w:r>
        <w:rPr>
          <w:b w:val="0"/>
          <w:szCs w:val="28"/>
        </w:rPr>
        <w:t>е</w:t>
      </w:r>
      <w:r w:rsidRPr="003A2FBD">
        <w:rPr>
          <w:b w:val="0"/>
          <w:szCs w:val="28"/>
        </w:rPr>
        <w:t>н</w:t>
      </w:r>
      <w:r>
        <w:rPr>
          <w:b w:val="0"/>
          <w:szCs w:val="28"/>
        </w:rPr>
        <w:t>ь</w:t>
      </w:r>
      <w:r w:rsidRPr="003A2FBD">
        <w:rPr>
          <w:b w:val="0"/>
          <w:szCs w:val="28"/>
        </w:rPr>
        <w:t xml:space="preserve"> выполненных </w:t>
      </w:r>
      <w:r>
        <w:rPr>
          <w:b w:val="0"/>
          <w:szCs w:val="28"/>
        </w:rPr>
        <w:t>мероприятий</w:t>
      </w:r>
      <w:r w:rsidRPr="003A2FBD">
        <w:rPr>
          <w:b w:val="0"/>
          <w:szCs w:val="28"/>
        </w:rPr>
        <w:t xml:space="preserve"> и объем финансирования реализации наказов избирателей</w:t>
      </w:r>
      <w:r>
        <w:rPr>
          <w:b w:val="0"/>
          <w:szCs w:val="28"/>
        </w:rPr>
        <w:t xml:space="preserve"> по состоянию на 1 июля 2016 года. Всего к исполнению  принято 78 наказов избирателей, в том числе на 2016 год – 49.</w:t>
      </w:r>
    </w:p>
    <w:p w:rsidR="000C45C6" w:rsidRDefault="000C45C6" w:rsidP="0080184B">
      <w:pPr>
        <w:pStyle w:val="a1"/>
        <w:spacing w:line="316" w:lineRule="exact"/>
        <w:ind w:left="14" w:right="177" w:firstLine="54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На реализацию </w:t>
      </w:r>
      <w:r w:rsidRPr="00E72A8F">
        <w:rPr>
          <w:sz w:val="28"/>
          <w:szCs w:val="28"/>
          <w:lang w:bidi="he-IL"/>
        </w:rPr>
        <w:t xml:space="preserve">мероприятий по </w:t>
      </w:r>
      <w:r>
        <w:rPr>
          <w:sz w:val="28"/>
          <w:szCs w:val="28"/>
          <w:lang w:bidi="he-IL"/>
        </w:rPr>
        <w:t>выполнению</w:t>
      </w:r>
      <w:r w:rsidRPr="00E72A8F">
        <w:rPr>
          <w:sz w:val="28"/>
          <w:szCs w:val="28"/>
          <w:lang w:bidi="he-IL"/>
        </w:rPr>
        <w:t xml:space="preserve"> наказов избирателей</w:t>
      </w:r>
      <w:r>
        <w:rPr>
          <w:sz w:val="28"/>
          <w:szCs w:val="28"/>
          <w:lang w:bidi="he-IL"/>
        </w:rPr>
        <w:t xml:space="preserve"> в 2016 – 2020 годах  запланировано 82,6 млн. рублей, в т.ч. из бюджета Ордынского района </w:t>
      </w:r>
      <w:r w:rsidRPr="00381C3A">
        <w:rPr>
          <w:sz w:val="28"/>
          <w:szCs w:val="28"/>
          <w:lang w:bidi="he-IL"/>
        </w:rPr>
        <w:t xml:space="preserve">– </w:t>
      </w:r>
      <w:r>
        <w:rPr>
          <w:sz w:val="28"/>
          <w:szCs w:val="28"/>
          <w:lang w:bidi="he-IL"/>
        </w:rPr>
        <w:t>43,9 млн. рублей. В 2016 году в соответствии с Планом мероприятий по реализации наказов избирателей, запланированы денежные средства в объеме – 53,3 млн. руб., в том числе, из бюджета Ордынского района - 17,5 млн. рублей. На данный момент освоены денежные средства в сумме 12,2 млн. руб., из них из бюджета района – 8,7 млн. рублей.</w:t>
      </w:r>
    </w:p>
    <w:p w:rsidR="000C45C6" w:rsidRDefault="000C45C6" w:rsidP="0080184B">
      <w:pPr>
        <w:pStyle w:val="a1"/>
        <w:spacing w:line="316" w:lineRule="exact"/>
        <w:ind w:left="14" w:right="177" w:firstLine="54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По состоянию на 01.07.2016 -  4 наказа выполнены в полном объеме, 10 наказов по ремонту дошкольных, общеобразовательных учреждений, и учреждений культуры находятся в стадии размещения заявки на аукцион и заключении договора  на проведение работ, 4 наказа вошли в программу реализации наказов избирателей депутатам Законодательного Собрания Новосибирской области шестого созыва. Администрацией Ордынского района разработан план мероприятий по выполнению данных наказов.</w:t>
      </w:r>
    </w:p>
    <w:p w:rsidR="000C45C6" w:rsidRDefault="000C45C6" w:rsidP="004877E4">
      <w:pPr>
        <w:pStyle w:val="a1"/>
        <w:spacing w:line="316" w:lineRule="exact"/>
        <w:ind w:left="14" w:right="177" w:firstLine="547"/>
        <w:jc w:val="both"/>
        <w:rPr>
          <w:sz w:val="28"/>
          <w:szCs w:val="28"/>
          <w:lang w:bidi="he-IL"/>
        </w:rPr>
      </w:pPr>
    </w:p>
    <w:p w:rsidR="000C45C6" w:rsidRDefault="000C45C6" w:rsidP="001B1140">
      <w:pPr>
        <w:pStyle w:val="a1"/>
        <w:spacing w:line="316" w:lineRule="exact"/>
        <w:ind w:left="9" w:right="172" w:firstLine="710"/>
        <w:jc w:val="both"/>
        <w:rPr>
          <w:sz w:val="28"/>
          <w:szCs w:val="28"/>
          <w:lang w:bidi="he-IL"/>
        </w:rPr>
      </w:pPr>
    </w:p>
    <w:p w:rsidR="000C45C6" w:rsidRDefault="000C45C6" w:rsidP="001B1140">
      <w:pPr>
        <w:pStyle w:val="a1"/>
        <w:spacing w:line="316" w:lineRule="exact"/>
        <w:ind w:left="9" w:right="172" w:firstLine="710"/>
        <w:jc w:val="both"/>
        <w:rPr>
          <w:sz w:val="28"/>
          <w:szCs w:val="28"/>
          <w:lang w:bidi="he-IL"/>
        </w:rPr>
      </w:pPr>
    </w:p>
    <w:p w:rsidR="000C45C6" w:rsidRDefault="000C45C6" w:rsidP="001B1140">
      <w:pPr>
        <w:pStyle w:val="a1"/>
        <w:spacing w:line="316" w:lineRule="exact"/>
        <w:ind w:left="9" w:right="172" w:hanging="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Заместитель главы администрации</w:t>
      </w:r>
    </w:p>
    <w:p w:rsidR="000C45C6" w:rsidRDefault="000C45C6" w:rsidP="001B1140">
      <w:pPr>
        <w:pStyle w:val="a1"/>
        <w:spacing w:line="316" w:lineRule="exact"/>
        <w:ind w:left="9" w:right="172" w:hanging="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Ордынского района Новосибирской области</w:t>
      </w:r>
      <w:r>
        <w:rPr>
          <w:sz w:val="28"/>
          <w:szCs w:val="28"/>
          <w:lang w:bidi="he-IL"/>
        </w:rPr>
        <w:tab/>
      </w:r>
      <w:r>
        <w:rPr>
          <w:sz w:val="28"/>
          <w:szCs w:val="28"/>
          <w:lang w:bidi="he-IL"/>
        </w:rPr>
        <w:tab/>
      </w:r>
      <w:r>
        <w:rPr>
          <w:sz w:val="28"/>
          <w:szCs w:val="28"/>
          <w:lang w:bidi="he-IL"/>
        </w:rPr>
        <w:tab/>
        <w:t xml:space="preserve">          </w:t>
      </w:r>
      <w:r>
        <w:rPr>
          <w:sz w:val="28"/>
          <w:szCs w:val="28"/>
          <w:lang w:bidi="he-IL"/>
        </w:rPr>
        <w:tab/>
        <w:t>Г.Д. Склярова</w:t>
      </w:r>
    </w:p>
    <w:p w:rsidR="000C45C6" w:rsidRDefault="000C45C6" w:rsidP="001B1140">
      <w:pPr>
        <w:jc w:val="center"/>
        <w:rPr>
          <w:b w:val="0"/>
          <w:szCs w:val="28"/>
        </w:rPr>
      </w:pPr>
    </w:p>
    <w:sectPr w:rsidR="000C45C6" w:rsidSect="00023CE2">
      <w:pgSz w:w="11906" w:h="16838"/>
      <w:pgMar w:top="540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D6F"/>
    <w:rsid w:val="00023CE2"/>
    <w:rsid w:val="00041EB5"/>
    <w:rsid w:val="00053178"/>
    <w:rsid w:val="0006229E"/>
    <w:rsid w:val="00066194"/>
    <w:rsid w:val="000723CA"/>
    <w:rsid w:val="00084AD8"/>
    <w:rsid w:val="000B1A46"/>
    <w:rsid w:val="000C45C6"/>
    <w:rsid w:val="000C53F6"/>
    <w:rsid w:val="000E5012"/>
    <w:rsid w:val="000E7D77"/>
    <w:rsid w:val="000F1E2D"/>
    <w:rsid w:val="00105F9D"/>
    <w:rsid w:val="00111E50"/>
    <w:rsid w:val="00134FC3"/>
    <w:rsid w:val="00141355"/>
    <w:rsid w:val="00164A23"/>
    <w:rsid w:val="00182A55"/>
    <w:rsid w:val="00186CDE"/>
    <w:rsid w:val="00193DCD"/>
    <w:rsid w:val="001A7248"/>
    <w:rsid w:val="001B1038"/>
    <w:rsid w:val="001B1140"/>
    <w:rsid w:val="001C793A"/>
    <w:rsid w:val="001D0534"/>
    <w:rsid w:val="00205D6F"/>
    <w:rsid w:val="00216F50"/>
    <w:rsid w:val="002422B1"/>
    <w:rsid w:val="002453A3"/>
    <w:rsid w:val="002750A9"/>
    <w:rsid w:val="00275D6A"/>
    <w:rsid w:val="00280C5F"/>
    <w:rsid w:val="002935D4"/>
    <w:rsid w:val="002B7C0A"/>
    <w:rsid w:val="002F2481"/>
    <w:rsid w:val="003261F8"/>
    <w:rsid w:val="00333174"/>
    <w:rsid w:val="0034201E"/>
    <w:rsid w:val="00342CD6"/>
    <w:rsid w:val="00346E1D"/>
    <w:rsid w:val="00360443"/>
    <w:rsid w:val="00374EC7"/>
    <w:rsid w:val="00381C3A"/>
    <w:rsid w:val="00382E53"/>
    <w:rsid w:val="003A2FBD"/>
    <w:rsid w:val="003B029F"/>
    <w:rsid w:val="003B41C7"/>
    <w:rsid w:val="003C49FE"/>
    <w:rsid w:val="003C62C7"/>
    <w:rsid w:val="003D17DC"/>
    <w:rsid w:val="00415EAB"/>
    <w:rsid w:val="00420A69"/>
    <w:rsid w:val="0043027E"/>
    <w:rsid w:val="00433BFC"/>
    <w:rsid w:val="0044093D"/>
    <w:rsid w:val="0045304D"/>
    <w:rsid w:val="00456A40"/>
    <w:rsid w:val="004877E4"/>
    <w:rsid w:val="00497034"/>
    <w:rsid w:val="004A19E9"/>
    <w:rsid w:val="004A3DA5"/>
    <w:rsid w:val="004A3EFD"/>
    <w:rsid w:val="004C4CF2"/>
    <w:rsid w:val="004D26DD"/>
    <w:rsid w:val="004D3510"/>
    <w:rsid w:val="004E57D6"/>
    <w:rsid w:val="00503770"/>
    <w:rsid w:val="005215E1"/>
    <w:rsid w:val="00524C1B"/>
    <w:rsid w:val="00533215"/>
    <w:rsid w:val="00541FD2"/>
    <w:rsid w:val="0054215C"/>
    <w:rsid w:val="00572BAA"/>
    <w:rsid w:val="00573A12"/>
    <w:rsid w:val="005772ED"/>
    <w:rsid w:val="005A349B"/>
    <w:rsid w:val="005A5095"/>
    <w:rsid w:val="005C35B7"/>
    <w:rsid w:val="005D5A9D"/>
    <w:rsid w:val="005E3848"/>
    <w:rsid w:val="005F36D6"/>
    <w:rsid w:val="006007D6"/>
    <w:rsid w:val="0060222F"/>
    <w:rsid w:val="006028BD"/>
    <w:rsid w:val="00621B8C"/>
    <w:rsid w:val="00633D6E"/>
    <w:rsid w:val="00645F2D"/>
    <w:rsid w:val="00646E71"/>
    <w:rsid w:val="00651DD5"/>
    <w:rsid w:val="00651F77"/>
    <w:rsid w:val="00682E8A"/>
    <w:rsid w:val="0068558C"/>
    <w:rsid w:val="00692B6B"/>
    <w:rsid w:val="00697257"/>
    <w:rsid w:val="00697406"/>
    <w:rsid w:val="006C159E"/>
    <w:rsid w:val="006C1EF9"/>
    <w:rsid w:val="006C7333"/>
    <w:rsid w:val="006E1CB7"/>
    <w:rsid w:val="0071301C"/>
    <w:rsid w:val="00713543"/>
    <w:rsid w:val="0073309D"/>
    <w:rsid w:val="00744DBF"/>
    <w:rsid w:val="007456A9"/>
    <w:rsid w:val="00750F1C"/>
    <w:rsid w:val="007761E9"/>
    <w:rsid w:val="00785DA9"/>
    <w:rsid w:val="00795402"/>
    <w:rsid w:val="007A0513"/>
    <w:rsid w:val="007A3EE9"/>
    <w:rsid w:val="007D28DD"/>
    <w:rsid w:val="007D469C"/>
    <w:rsid w:val="007E17D0"/>
    <w:rsid w:val="007E18EA"/>
    <w:rsid w:val="007E7E60"/>
    <w:rsid w:val="0080184B"/>
    <w:rsid w:val="00817B6E"/>
    <w:rsid w:val="00825C6A"/>
    <w:rsid w:val="00834376"/>
    <w:rsid w:val="00835BE2"/>
    <w:rsid w:val="00850533"/>
    <w:rsid w:val="00853C0F"/>
    <w:rsid w:val="0087207B"/>
    <w:rsid w:val="00875101"/>
    <w:rsid w:val="00876E0F"/>
    <w:rsid w:val="00880F18"/>
    <w:rsid w:val="008A257D"/>
    <w:rsid w:val="008B1091"/>
    <w:rsid w:val="008B3CD2"/>
    <w:rsid w:val="008C0A4F"/>
    <w:rsid w:val="008E214A"/>
    <w:rsid w:val="00904A98"/>
    <w:rsid w:val="0091284D"/>
    <w:rsid w:val="00913D72"/>
    <w:rsid w:val="00914539"/>
    <w:rsid w:val="009345FD"/>
    <w:rsid w:val="00955824"/>
    <w:rsid w:val="00956BCD"/>
    <w:rsid w:val="00991198"/>
    <w:rsid w:val="009925F8"/>
    <w:rsid w:val="009A2BF0"/>
    <w:rsid w:val="009D25A2"/>
    <w:rsid w:val="009F02E0"/>
    <w:rsid w:val="00A01469"/>
    <w:rsid w:val="00A1220B"/>
    <w:rsid w:val="00A239A0"/>
    <w:rsid w:val="00A56215"/>
    <w:rsid w:val="00A56378"/>
    <w:rsid w:val="00A57875"/>
    <w:rsid w:val="00A67C90"/>
    <w:rsid w:val="00A727BE"/>
    <w:rsid w:val="00A74022"/>
    <w:rsid w:val="00A7442B"/>
    <w:rsid w:val="00A855ED"/>
    <w:rsid w:val="00AB0C8C"/>
    <w:rsid w:val="00AB5445"/>
    <w:rsid w:val="00AB7EF2"/>
    <w:rsid w:val="00AC4152"/>
    <w:rsid w:val="00AE0F77"/>
    <w:rsid w:val="00AF03CC"/>
    <w:rsid w:val="00AF0DF6"/>
    <w:rsid w:val="00AF7044"/>
    <w:rsid w:val="00B006A3"/>
    <w:rsid w:val="00B02ED9"/>
    <w:rsid w:val="00B2028A"/>
    <w:rsid w:val="00B254D2"/>
    <w:rsid w:val="00B37767"/>
    <w:rsid w:val="00B43930"/>
    <w:rsid w:val="00B613F2"/>
    <w:rsid w:val="00B936FC"/>
    <w:rsid w:val="00BA2D33"/>
    <w:rsid w:val="00BE1562"/>
    <w:rsid w:val="00BF10C1"/>
    <w:rsid w:val="00C049B4"/>
    <w:rsid w:val="00C1333B"/>
    <w:rsid w:val="00C1502E"/>
    <w:rsid w:val="00C31768"/>
    <w:rsid w:val="00C53EE3"/>
    <w:rsid w:val="00C562B6"/>
    <w:rsid w:val="00C65EA5"/>
    <w:rsid w:val="00C71927"/>
    <w:rsid w:val="00C909CA"/>
    <w:rsid w:val="00CB1BEF"/>
    <w:rsid w:val="00CD5C6D"/>
    <w:rsid w:val="00CF1D57"/>
    <w:rsid w:val="00CF441C"/>
    <w:rsid w:val="00CF51AF"/>
    <w:rsid w:val="00D014AB"/>
    <w:rsid w:val="00D1729B"/>
    <w:rsid w:val="00D22DE1"/>
    <w:rsid w:val="00D45F1E"/>
    <w:rsid w:val="00D52609"/>
    <w:rsid w:val="00D57E28"/>
    <w:rsid w:val="00D72BF9"/>
    <w:rsid w:val="00D74F42"/>
    <w:rsid w:val="00D776F3"/>
    <w:rsid w:val="00D8543F"/>
    <w:rsid w:val="00D93BD6"/>
    <w:rsid w:val="00DA5360"/>
    <w:rsid w:val="00DB1717"/>
    <w:rsid w:val="00DB4A5E"/>
    <w:rsid w:val="00DE5ABF"/>
    <w:rsid w:val="00DF4F64"/>
    <w:rsid w:val="00E015D7"/>
    <w:rsid w:val="00E2617C"/>
    <w:rsid w:val="00E279C7"/>
    <w:rsid w:val="00E4587F"/>
    <w:rsid w:val="00E60B4D"/>
    <w:rsid w:val="00E64E2D"/>
    <w:rsid w:val="00E72A8F"/>
    <w:rsid w:val="00E76C2A"/>
    <w:rsid w:val="00E9237F"/>
    <w:rsid w:val="00E92DFE"/>
    <w:rsid w:val="00E95803"/>
    <w:rsid w:val="00EB772F"/>
    <w:rsid w:val="00EC6A2F"/>
    <w:rsid w:val="00ED3F1A"/>
    <w:rsid w:val="00ED6308"/>
    <w:rsid w:val="00EE099D"/>
    <w:rsid w:val="00F021A8"/>
    <w:rsid w:val="00F11ADC"/>
    <w:rsid w:val="00F14407"/>
    <w:rsid w:val="00F1744E"/>
    <w:rsid w:val="00F23939"/>
    <w:rsid w:val="00F4795C"/>
    <w:rsid w:val="00F53559"/>
    <w:rsid w:val="00F6360E"/>
    <w:rsid w:val="00F66158"/>
    <w:rsid w:val="00F90D86"/>
    <w:rsid w:val="00F93DC8"/>
    <w:rsid w:val="00FA28C3"/>
    <w:rsid w:val="00FB3F47"/>
    <w:rsid w:val="00FD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44E"/>
    <w:rPr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58C"/>
    <w:pPr>
      <w:keepNext/>
      <w:jc w:val="center"/>
      <w:outlineLvl w:val="7"/>
    </w:pPr>
    <w:rPr>
      <w:b w:val="0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"/>
    <w:semiHidden/>
    <w:rsid w:val="00DA4BA5"/>
    <w:rPr>
      <w:rFonts w:asciiTheme="minorHAnsi" w:eastAsiaTheme="minorEastAsia" w:hAnsiTheme="minorHAnsi" w:cstheme="minorBidi"/>
      <w:b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E0F77"/>
    <w:pPr>
      <w:ind w:firstLine="709"/>
    </w:pPr>
    <w:rPr>
      <w:b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A4BA5"/>
    <w:rPr>
      <w:b/>
      <w:sz w:val="28"/>
      <w:szCs w:val="20"/>
    </w:rPr>
  </w:style>
  <w:style w:type="paragraph" w:customStyle="1" w:styleId="ConsPlusNormal">
    <w:name w:val="ConsPlusNormal"/>
    <w:uiPriority w:val="99"/>
    <w:rsid w:val="00AE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A3EF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4A3EF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A2B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BA5"/>
    <w:rPr>
      <w:b/>
      <w:sz w:val="0"/>
      <w:szCs w:val="0"/>
    </w:rPr>
  </w:style>
  <w:style w:type="character" w:styleId="PageNumber">
    <w:name w:val="page number"/>
    <w:basedOn w:val="DefaultParagraphFont"/>
    <w:uiPriority w:val="99"/>
    <w:rsid w:val="0068558C"/>
    <w:rPr>
      <w:rFonts w:cs="Times New Roman"/>
    </w:rPr>
  </w:style>
  <w:style w:type="paragraph" w:customStyle="1" w:styleId="a">
    <w:name w:val="Знак Знак Знак Знак"/>
    <w:basedOn w:val="Normal"/>
    <w:uiPriority w:val="99"/>
    <w:rsid w:val="00374EC7"/>
    <w:pPr>
      <w:widowControl w:val="0"/>
      <w:adjustRightInd w:val="0"/>
      <w:spacing w:after="160" w:line="240" w:lineRule="exact"/>
      <w:jc w:val="right"/>
    </w:pPr>
    <w:rPr>
      <w:b w:val="0"/>
      <w:sz w:val="20"/>
      <w:lang w:val="en-GB" w:eastAsia="en-US"/>
    </w:rPr>
  </w:style>
  <w:style w:type="paragraph" w:customStyle="1" w:styleId="a0">
    <w:name w:val="Знак Знак Знак Знак Знак Знак"/>
    <w:basedOn w:val="Normal"/>
    <w:uiPriority w:val="99"/>
    <w:rsid w:val="00374EC7"/>
    <w:pPr>
      <w:spacing w:before="100" w:beforeAutospacing="1" w:after="100" w:afterAutospacing="1"/>
    </w:pPr>
    <w:rPr>
      <w:rFonts w:ascii="Tahoma" w:hAnsi="Tahoma"/>
      <w:b w:val="0"/>
      <w:sz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74E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A4BA5"/>
    <w:rPr>
      <w:b/>
      <w:sz w:val="28"/>
      <w:szCs w:val="20"/>
    </w:rPr>
  </w:style>
  <w:style w:type="paragraph" w:customStyle="1" w:styleId="a1">
    <w:name w:val="Стиль"/>
    <w:uiPriority w:val="99"/>
    <w:rsid w:val="00EB77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Знак Знак Знак Знак1"/>
    <w:basedOn w:val="Normal"/>
    <w:uiPriority w:val="99"/>
    <w:rsid w:val="006C1EF9"/>
    <w:pPr>
      <w:spacing w:before="100" w:beforeAutospacing="1" w:after="100" w:afterAutospacing="1"/>
    </w:pPr>
    <w:rPr>
      <w:rFonts w:ascii="Tahoma" w:hAnsi="Tahoma"/>
      <w:b w:val="0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31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646</Words>
  <Characters>3686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Наталья</dc:creator>
  <cp:keywords/>
  <dc:description/>
  <cp:lastModifiedBy>Наталья</cp:lastModifiedBy>
  <cp:revision>3</cp:revision>
  <cp:lastPrinted>2016-07-26T09:32:00Z</cp:lastPrinted>
  <dcterms:created xsi:type="dcterms:W3CDTF">2016-07-14T11:35:00Z</dcterms:created>
  <dcterms:modified xsi:type="dcterms:W3CDTF">2016-07-26T09:32:00Z</dcterms:modified>
</cp:coreProperties>
</file>